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0364A0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bookmarkStart w:id="0" w:name="_GoBack"/>
    <w:permStart w:id="1585980540" w:edGrp="everyone"/>
    <w:p w:rsidR="009079D1" w:rsidRPr="00B1604C" w:rsidRDefault="009B2D1D" w:rsidP="009079D1">
      <w:pPr>
        <w:contextualSpacing/>
        <w:rPr>
          <w:rFonts w:asciiTheme="minorHAnsi" w:hAnsiTheme="minorHAnsi" w:cstheme="minorHAnsi"/>
          <w:sz w:val="20"/>
          <w:szCs w:val="20"/>
        </w:rPr>
      </w:pP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bookmarkEnd w:id="0"/>
      <w:permEnd w:id="1585980540"/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93F3A" w:rsidRDefault="009079D1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Pr="00B160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9079D1" w:rsidRPr="00B1604C" w:rsidRDefault="00D00FD0" w:rsidP="002E6A77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IZVEDBA ZAMENJAVE IN VZDRŽEVANJE OGREVALNO HLADILNEGA SISTEMA NAROČNIKA, PRI KATERI SE UPOŠTEVAJO OKOLJSKI VIDIKI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PODATKI O PONUDNIKU IN PODIZVAJALCIH OZ. IZVAJALCIH V SKUPNEM NASTOPU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9079D1" w:rsidRPr="00B1604C" w:rsidTr="009079D1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117357446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73574469"/>
          </w:p>
        </w:tc>
      </w:tr>
      <w:tr w:rsidR="009079D1" w:rsidRPr="00B1604C" w:rsidTr="009079D1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65688773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56887730"/>
          </w:p>
        </w:tc>
      </w:tr>
      <w:tr w:rsidR="009079D1" w:rsidRPr="00B1604C" w:rsidTr="009079D1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permStart w:id="131853777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18537776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47196545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7196545"/>
          </w:p>
        </w:tc>
      </w:tr>
      <w:tr w:rsidR="009079D1" w:rsidRPr="00B1604C" w:rsidTr="009079D1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129401643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94016432"/>
          </w:p>
        </w:tc>
      </w:tr>
      <w:tr w:rsidR="009079D1" w:rsidRPr="00B1604C" w:rsidTr="009079D1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58466184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84661840"/>
          </w:p>
        </w:tc>
      </w:tr>
      <w:tr w:rsidR="009079D1" w:rsidRPr="00B1604C" w:rsidTr="009079D1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1994983403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94983403"/>
          </w:p>
        </w:tc>
      </w:tr>
      <w:tr w:rsidR="009079D1" w:rsidRPr="00B1604C" w:rsidTr="009079D1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107912659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79126596"/>
          </w:p>
        </w:tc>
      </w:tr>
      <w:tr w:rsidR="009079D1" w:rsidRPr="00B1604C" w:rsidTr="009079D1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99217005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92170050"/>
          </w:p>
        </w:tc>
      </w:tr>
      <w:tr w:rsidR="009079D1" w:rsidRPr="00B1604C" w:rsidTr="009079D1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119907819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99078199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191706508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17065089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9079D1" w:rsidRPr="00B1604C" w:rsidTr="009079D1">
        <w:tc>
          <w:tcPr>
            <w:tcW w:w="166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9079D1" w:rsidRPr="00B1604C" w:rsidTr="009079D1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824207447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24207447"/>
          </w:p>
        </w:tc>
      </w:tr>
      <w:tr w:rsidR="009079D1" w:rsidRPr="00B1604C" w:rsidTr="009079D1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83451783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3451783"/>
          </w:p>
        </w:tc>
      </w:tr>
      <w:tr w:rsidR="009079D1" w:rsidRPr="00B1604C" w:rsidTr="009079D1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497695614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97695614"/>
          </w:p>
        </w:tc>
      </w:tr>
      <w:tr w:rsidR="009079D1" w:rsidRPr="00B1604C" w:rsidTr="009079D1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103758897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03758897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izvedel.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9079D1" w:rsidRPr="00B1604C" w:rsidTr="009079D1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1443443093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43443093"/>
          </w:p>
        </w:tc>
      </w:tr>
      <w:tr w:rsidR="009079D1" w:rsidRPr="00B1604C" w:rsidTr="009079D1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982342169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82342169"/>
          </w:p>
        </w:tc>
      </w:tr>
      <w:tr w:rsidR="009079D1" w:rsidRPr="00B1604C" w:rsidTr="009079D1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78233396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82333964"/>
          </w:p>
        </w:tc>
      </w:tr>
      <w:tr w:rsidR="009079D1" w:rsidRPr="00B1604C" w:rsidTr="009079D1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1395724537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95724537"/>
          </w:p>
        </w:tc>
      </w:tr>
      <w:tr w:rsidR="009079D1" w:rsidRPr="00B1604C" w:rsidTr="009079D1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1398884448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98884448"/>
          </w:p>
        </w:tc>
      </w:tr>
      <w:tr w:rsidR="009079D1" w:rsidRPr="00B1604C" w:rsidTr="009079D1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1113326446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3326446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9079D1" w:rsidRPr="00B1604C" w:rsidTr="009079D1">
        <w:tc>
          <w:tcPr>
            <w:tcW w:w="1614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9079D1" w:rsidRPr="00B1604C" w:rsidTr="009079D1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565510818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65510818"/>
          </w:p>
        </w:tc>
      </w:tr>
      <w:tr w:rsidR="009079D1" w:rsidRPr="00B1604C" w:rsidTr="009079D1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770673917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70673917"/>
          </w:p>
        </w:tc>
      </w:tr>
      <w:tr w:rsidR="009079D1" w:rsidRPr="00B1604C" w:rsidTr="009079D1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361568317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61568317"/>
          </w:p>
        </w:tc>
      </w:tr>
      <w:tr w:rsidR="009079D1" w:rsidRPr="00B1604C" w:rsidTr="009079D1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367440444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67440444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 w:rsidR="00A93F3A"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137" w:rsidRDefault="00A10137" w:rsidP="00184F9B">
      <w:r>
        <w:separator/>
      </w:r>
    </w:p>
  </w:endnote>
  <w:endnote w:type="continuationSeparator" w:id="0">
    <w:p w:rsidR="00A10137" w:rsidRDefault="00A10137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A573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A573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A573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A573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137" w:rsidRDefault="00A10137" w:rsidP="00184F9B">
      <w:r>
        <w:separator/>
      </w:r>
    </w:p>
  </w:footnote>
  <w:footnote w:type="continuationSeparator" w:id="0">
    <w:p w:rsidR="00A10137" w:rsidRDefault="00A10137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u4t0QRv3a/cyoQ+2o6w6MIene8ZyeeBqA0A00nMIv3S8JCCP+nImtAmghNfsLiVSGhQd2BMK3T3KoqCdCXWROg==" w:salt="FSkvpyqESNAQJNueyfA0H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20F0"/>
    <w:rsid w:val="000430F0"/>
    <w:rsid w:val="00045929"/>
    <w:rsid w:val="000465A6"/>
    <w:rsid w:val="00046F05"/>
    <w:rsid w:val="000528ED"/>
    <w:rsid w:val="00061671"/>
    <w:rsid w:val="000620AB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014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008C"/>
    <w:rsid w:val="000D2C61"/>
    <w:rsid w:val="000D37E1"/>
    <w:rsid w:val="000D3C3F"/>
    <w:rsid w:val="000D3E31"/>
    <w:rsid w:val="000D5A30"/>
    <w:rsid w:val="000D708A"/>
    <w:rsid w:val="000D77F4"/>
    <w:rsid w:val="000E109E"/>
    <w:rsid w:val="000E3438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2337"/>
    <w:rsid w:val="001C3275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B77B8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4118"/>
    <w:rsid w:val="00307D4D"/>
    <w:rsid w:val="003105E4"/>
    <w:rsid w:val="00310F1B"/>
    <w:rsid w:val="00313CE9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39D7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1B51"/>
    <w:rsid w:val="004A5256"/>
    <w:rsid w:val="004A5730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28F"/>
    <w:rsid w:val="00534696"/>
    <w:rsid w:val="005348FC"/>
    <w:rsid w:val="0053740E"/>
    <w:rsid w:val="00537F77"/>
    <w:rsid w:val="00541732"/>
    <w:rsid w:val="00542853"/>
    <w:rsid w:val="00544287"/>
    <w:rsid w:val="00547849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9D4"/>
    <w:rsid w:val="005F16CF"/>
    <w:rsid w:val="005F64BC"/>
    <w:rsid w:val="005F708C"/>
    <w:rsid w:val="005F7222"/>
    <w:rsid w:val="00602BFA"/>
    <w:rsid w:val="006040B6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549C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5605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856B7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35DF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FF"/>
    <w:rsid w:val="0095184B"/>
    <w:rsid w:val="009524FA"/>
    <w:rsid w:val="0095460C"/>
    <w:rsid w:val="00954732"/>
    <w:rsid w:val="00954B8F"/>
    <w:rsid w:val="009561DD"/>
    <w:rsid w:val="00957346"/>
    <w:rsid w:val="0096153F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0137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24C"/>
    <w:rsid w:val="00A50985"/>
    <w:rsid w:val="00A515C9"/>
    <w:rsid w:val="00A5191A"/>
    <w:rsid w:val="00A559D9"/>
    <w:rsid w:val="00A575A1"/>
    <w:rsid w:val="00A6193E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6C67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5422"/>
    <w:rsid w:val="00B66C1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68A1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46C"/>
    <w:rsid w:val="00C5388F"/>
    <w:rsid w:val="00C55769"/>
    <w:rsid w:val="00C6077A"/>
    <w:rsid w:val="00C658F6"/>
    <w:rsid w:val="00C72395"/>
    <w:rsid w:val="00C74092"/>
    <w:rsid w:val="00C75608"/>
    <w:rsid w:val="00C76FCA"/>
    <w:rsid w:val="00C80331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4AD3"/>
    <w:rsid w:val="00CD6BEE"/>
    <w:rsid w:val="00CE0B39"/>
    <w:rsid w:val="00CE1698"/>
    <w:rsid w:val="00CE40AD"/>
    <w:rsid w:val="00CE5633"/>
    <w:rsid w:val="00CF4946"/>
    <w:rsid w:val="00D00FD0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0B3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5898"/>
    <w:rsid w:val="00E9652B"/>
    <w:rsid w:val="00E97F0C"/>
    <w:rsid w:val="00EA3B49"/>
    <w:rsid w:val="00EA57F7"/>
    <w:rsid w:val="00EA6108"/>
    <w:rsid w:val="00EA6B31"/>
    <w:rsid w:val="00EB554E"/>
    <w:rsid w:val="00EC1D76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134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C65D2-4D3C-4B80-A44C-8CE1E442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7</TotalTime>
  <Pages>3</Pages>
  <Words>477</Words>
  <Characters>2724</Characters>
  <Application>Microsoft Office Word</Application>
  <DocSecurity>8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19</cp:revision>
  <cp:lastPrinted>2018-04-25T10:53:00Z</cp:lastPrinted>
  <dcterms:created xsi:type="dcterms:W3CDTF">2018-09-13T09:41:00Z</dcterms:created>
  <dcterms:modified xsi:type="dcterms:W3CDTF">2021-04-22T08:13:00Z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